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7A38E" w14:textId="77777777" w:rsidR="00F51878" w:rsidRDefault="00F51878" w:rsidP="00F5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HOLTE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C7A68E9" w14:textId="77777777" w:rsidR="00F51878" w:rsidRDefault="00F51878" w:rsidP="00F5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1F1782D2" w14:textId="77777777" w:rsidR="00F51878" w:rsidRDefault="00F51878" w:rsidP="00F51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027366" w14:textId="77777777" w:rsidR="00F51878" w:rsidRDefault="00F51878" w:rsidP="00F51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120A56" w14:textId="77777777" w:rsidR="00F51878" w:rsidRDefault="00F51878" w:rsidP="00F51878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48236FDD" w14:textId="77777777" w:rsidR="00F51878" w:rsidRDefault="00F51878" w:rsidP="00F51878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2875D56" w14:textId="77777777" w:rsidR="00F51878" w:rsidRDefault="00F51878" w:rsidP="00F51878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6E145CDE" w14:textId="77777777" w:rsidR="00F51878" w:rsidRDefault="00F51878" w:rsidP="00F51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3BAC6F" w14:textId="77777777" w:rsidR="00F51878" w:rsidRDefault="00F51878" w:rsidP="00F518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52D47F" w14:textId="77777777" w:rsidR="00F51878" w:rsidRDefault="00F51878" w:rsidP="00F518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April 2022</w:t>
      </w:r>
    </w:p>
    <w:p w14:paraId="787027C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35178" w14:textId="77777777" w:rsidR="00F51878" w:rsidRDefault="00F51878" w:rsidP="009139A6">
      <w:r>
        <w:separator/>
      </w:r>
    </w:p>
  </w:endnote>
  <w:endnote w:type="continuationSeparator" w:id="0">
    <w:p w14:paraId="6D497339" w14:textId="77777777" w:rsidR="00F51878" w:rsidRDefault="00F518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6CE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9705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E88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2C215" w14:textId="77777777" w:rsidR="00F51878" w:rsidRDefault="00F51878" w:rsidP="009139A6">
      <w:r>
        <w:separator/>
      </w:r>
    </w:p>
  </w:footnote>
  <w:footnote w:type="continuationSeparator" w:id="0">
    <w:p w14:paraId="552D1509" w14:textId="77777777" w:rsidR="00F51878" w:rsidRDefault="00F518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6F9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CCD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ACD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87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1878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A8648"/>
  <w15:chartTrackingRefBased/>
  <w15:docId w15:val="{264B196F-4C39-41E1-8AFD-367AA1D7B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2022-07-02T20:44:00Z</dcterms:created>
  <dcterms:modified xsi:type="dcterms:W3CDTF">2022-07-02T20:44:00Z</dcterms:modified>
</cp:coreProperties>
</file>